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6B4FF" w14:textId="77777777" w:rsidR="00ED45D6" w:rsidRDefault="00ED45D6" w:rsidP="00ED45D6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PYERS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481A53BB" w14:textId="77777777" w:rsidR="00ED45D6" w:rsidRDefault="00ED45D6" w:rsidP="00ED45D6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</w:p>
    <w:p w14:paraId="350B1682" w14:textId="77777777" w:rsidR="00ED45D6" w:rsidRDefault="00ED45D6" w:rsidP="00ED45D6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</w:p>
    <w:p w14:paraId="056B5072" w14:textId="77777777" w:rsidR="00ED45D6" w:rsidRDefault="00ED45D6" w:rsidP="00ED45D6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messuage and 2 </w:t>
      </w:r>
      <w:proofErr w:type="spellStart"/>
      <w:r>
        <w:rPr>
          <w:rFonts w:ascii="Times New Roman" w:hAnsi="Times New Roman" w:cs="Times New Roman"/>
          <w:sz w:val="24"/>
          <w:szCs w:val="24"/>
        </w:rPr>
        <w:t>ferlings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Chelston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14:paraId="00F9E961" w14:textId="77777777" w:rsidR="00ED45D6" w:rsidRDefault="00ED45D6" w:rsidP="00ED45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25-101)</w:t>
      </w:r>
    </w:p>
    <w:p w14:paraId="0E7AD80D" w14:textId="77777777" w:rsidR="00ED45D6" w:rsidRDefault="00ED45D6" w:rsidP="00ED45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BF2BD7" w14:textId="77777777" w:rsidR="00ED45D6" w:rsidRDefault="00ED45D6" w:rsidP="00ED45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1902A" w14:textId="77777777" w:rsidR="00ED45D6" w:rsidRDefault="00ED45D6" w:rsidP="00ED45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2021</w:t>
      </w:r>
    </w:p>
    <w:p w14:paraId="1EDC04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81193" w14:textId="77777777" w:rsidR="00ED45D6" w:rsidRDefault="00ED45D6" w:rsidP="009139A6">
      <w:r>
        <w:separator/>
      </w:r>
    </w:p>
  </w:endnote>
  <w:endnote w:type="continuationSeparator" w:id="0">
    <w:p w14:paraId="0E8C29DE" w14:textId="77777777" w:rsidR="00ED45D6" w:rsidRDefault="00ED45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7BD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1FD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4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83F41" w14:textId="77777777" w:rsidR="00ED45D6" w:rsidRDefault="00ED45D6" w:rsidP="009139A6">
      <w:r>
        <w:separator/>
      </w:r>
    </w:p>
  </w:footnote>
  <w:footnote w:type="continuationSeparator" w:id="0">
    <w:p w14:paraId="328943AC" w14:textId="77777777" w:rsidR="00ED45D6" w:rsidRDefault="00ED45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9D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3D8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BE8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5D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45D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E8DAB"/>
  <w15:chartTrackingRefBased/>
  <w15:docId w15:val="{40A9F051-2B32-487C-8300-79600499B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2021-10-09T14:38:00Z</dcterms:created>
  <dcterms:modified xsi:type="dcterms:W3CDTF">2021-10-09T14:38:00Z</dcterms:modified>
</cp:coreProperties>
</file>